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C61" w:rsidRDefault="00C6594B" w:rsidP="004B4F3A">
      <w:pPr>
        <w:widowControl w:val="0"/>
        <w:autoSpaceDE w:val="0"/>
        <w:autoSpaceDN w:val="0"/>
        <w:adjustRightInd w:val="0"/>
        <w:spacing w:before="33" w:after="0" w:line="240" w:lineRule="auto"/>
        <w:ind w:left="6180" w:right="-130"/>
        <w:rPr>
          <w:rFonts w:ascii="Arial" w:hAnsi="Arial" w:cs="Arial"/>
          <w:b/>
          <w:color w:val="6F787F"/>
          <w:w w:val="61"/>
        </w:rPr>
      </w:pPr>
      <w:r>
        <w:rPr>
          <w:lang w:val="en-GB" w:eastAsia="en-GB"/>
        </w:rPr>
        <w:pict>
          <v:group id="Skupina 4" o:spid="_x0000_s1026" style="position:absolute;left:0;text-align:left;margin-left:-8.5pt;margin-top:280.6pt;width:31.15pt;height:0;z-index:-251655168;mso-wrap-distance-top:-3e-5mm;mso-wrap-distance-bottom:-3e-5mm;mso-position-horizontal-relative:page;mso-position-vertical-relative:page" coordorigin="-170,5612" coordsize="62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" o:allowincell="f">
            <v:shape id="Freeform 3" o:spid="_x0000_s1027" style="position:absolute;left:-170;top:5612;width:623;height:0;visibility:visible;mso-wrap-style:square;v-text-anchor:top" coordsize="6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Xf8cA&#10;AADbAAAADwAAAGRycy9kb3ducmV2LnhtbESPS2/CMBCE70j9D9Yi9VKB0wcPBQyipUG9cOAhIW6r&#10;eImjxus0diH8+xqpEsfRzHyjmc5bW4kzNb50rOC5n4Agzp0uuVCw32W9MQgfkDVWjknBlTzMZw+d&#10;KabaXXhD520oRISwT1GBCaFOpfS5IYu+72ri6J1cYzFE2RRSN3iJcFvJlyQZSoslxwWDNX0Yyr+3&#10;v1bBcvHztHozx9FgnC0/s/fq4NfHg1KP3XYxARGoDffwf/tLK3gdwO1L/AF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MV3/HAAAA2wAAAA8AAAAAAAAAAAAAAAAAmAIAAGRy&#10;cy9kb3ducmV2LnhtbFBLBQYAAAAABAAEAPUAAACMAwAAAAA=&#10;" path="m623,l170,e" filled="f" strokecolor="#6f787f" strokeweight=".5pt">
              <v:path arrowok="t" o:connecttype="custom" o:connectlocs="623,0;170,0" o:connectangles="0,0"/>
            </v:shape>
            <v:shape id="Freeform 4" o:spid="_x0000_s1028" style="position:absolute;left:-170;top:5612;width:623;height:0;visibility:visible;mso-wrap-style:square;v-text-anchor:top" coordsize="6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JCMcA&#10;AADbAAAADwAAAGRycy9kb3ducmV2LnhtbESPzWsCMRTE74X+D+EVeimata0fbI2i1RUvHvwA8fbY&#10;vG4WNy/rJtX1v28KhR6HmfkNM562thJXanzpWEGvm4Agzp0uuVBw2GedEQgfkDVWjknBnTxMJ48P&#10;Y0y1u/GWrrtQiAhhn6ICE0KdSulzQxZ919XE0ftyjcUQZVNI3eAtwm0lX5NkIC2WHBcM1vRpKD/v&#10;vq2Cxezysno3p2F/lC2W2bw6+s3pqNTzUzv7ABGoDf/hv/ZaK3gbwO+X+APk5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eyQjHAAAA2wAAAA8AAAAAAAAAAAAAAAAAmAIAAGRy&#10;cy9kb3ducmV2LnhtbFBLBQYAAAAABAAEAPUAAACMAwAAAAA=&#10;" path="m170,l623,e" filled="f" strokecolor="#6f787f" strokeweight=".5pt">
              <v:path arrowok="t" o:connecttype="custom" o:connectlocs="170,0;623,0" o:connectangles="0,0"/>
            </v:shape>
            <w10:wrap anchorx="page" anchory="page"/>
          </v:group>
        </w:pict>
      </w:r>
      <w:r w:rsidR="00000E34" w:rsidRPr="00F36E11">
        <w:rPr>
          <w:rFonts w:ascii="Arial" w:hAnsi="Arial" w:cs="Arial"/>
          <w:b/>
          <w:color w:val="6F787F"/>
          <w:w w:val="60"/>
        </w:rPr>
        <w:t>H</w:t>
      </w:r>
      <w:r w:rsidR="00A10C61" w:rsidRPr="00F36E11">
        <w:rPr>
          <w:rFonts w:ascii="Arial" w:hAnsi="Arial" w:cs="Arial"/>
          <w:b/>
          <w:color w:val="6F787F"/>
          <w:w w:val="60"/>
        </w:rPr>
        <w:t>ydro</w:t>
      </w:r>
      <w:r w:rsidR="00000E34" w:rsidRPr="00F36E11">
        <w:rPr>
          <w:rFonts w:ascii="Arial" w:hAnsi="Arial" w:cs="Arial"/>
          <w:b/>
          <w:color w:val="6F787F"/>
          <w:spacing w:val="8"/>
          <w:w w:val="60"/>
        </w:rPr>
        <w:t xml:space="preserve"> Ljutina</w:t>
      </w:r>
      <w:r w:rsidR="00A10C61" w:rsidRPr="00F36E11">
        <w:rPr>
          <w:rFonts w:ascii="Arial" w:hAnsi="Arial" w:cs="Arial"/>
          <w:b/>
          <w:color w:val="6F787F"/>
          <w:spacing w:val="2"/>
          <w:w w:val="60"/>
        </w:rPr>
        <w:t xml:space="preserve"> </w:t>
      </w:r>
      <w:r w:rsidR="00A10C61" w:rsidRPr="00F36E11">
        <w:rPr>
          <w:rFonts w:ascii="Arial" w:hAnsi="Arial" w:cs="Arial"/>
          <w:b/>
          <w:color w:val="6F787F"/>
          <w:w w:val="61"/>
        </w:rPr>
        <w:t>d.o.o.</w:t>
      </w:r>
    </w:p>
    <w:p w:rsidR="00000E34" w:rsidRPr="00F36E11" w:rsidRDefault="00000E34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6F787F"/>
          <w:spacing w:val="-27"/>
        </w:rPr>
      </w:pPr>
      <w:r w:rsidRPr="00F36E11">
        <w:rPr>
          <w:rFonts w:ascii="Arial" w:hAnsi="Arial" w:cs="Arial"/>
          <w:color w:val="6F787F"/>
          <w:w w:val="60"/>
        </w:rPr>
        <w:t>Dragoljuba</w:t>
      </w:r>
      <w:r w:rsidRPr="00F36E11">
        <w:rPr>
          <w:rFonts w:ascii="Arial" w:hAnsi="Arial" w:cs="Arial"/>
          <w:color w:val="6F787F"/>
          <w:spacing w:val="6"/>
          <w:w w:val="60"/>
        </w:rPr>
        <w:t xml:space="preserve"> </w:t>
      </w:r>
      <w:r w:rsidRPr="00F36E11">
        <w:rPr>
          <w:rFonts w:ascii="Arial" w:hAnsi="Arial" w:cs="Arial"/>
          <w:color w:val="6F787F"/>
          <w:w w:val="60"/>
        </w:rPr>
        <w:t>Savića</w:t>
      </w:r>
      <w:r w:rsidRPr="00F36E11">
        <w:rPr>
          <w:rFonts w:ascii="Arial" w:hAnsi="Arial" w:cs="Arial"/>
          <w:color w:val="6F787F"/>
          <w:spacing w:val="2"/>
          <w:w w:val="60"/>
        </w:rPr>
        <w:t xml:space="preserve"> </w:t>
      </w:r>
      <w:r w:rsidRPr="00F36E11">
        <w:rPr>
          <w:rFonts w:ascii="Arial" w:hAnsi="Arial" w:cs="Arial"/>
          <w:color w:val="6F787F"/>
          <w:w w:val="60"/>
        </w:rPr>
        <w:t>b</w:t>
      </w:r>
      <w:r w:rsidRPr="00F36E11">
        <w:rPr>
          <w:rFonts w:ascii="Arial" w:hAnsi="Arial" w:cs="Arial"/>
          <w:color w:val="6F787F"/>
          <w:spacing w:val="-8"/>
          <w:w w:val="60"/>
        </w:rPr>
        <w:t>r</w:t>
      </w:r>
      <w:r w:rsidRPr="00F36E11">
        <w:rPr>
          <w:rFonts w:ascii="Arial" w:hAnsi="Arial" w:cs="Arial"/>
          <w:color w:val="6F787F"/>
          <w:w w:val="60"/>
        </w:rPr>
        <w:t>.</w:t>
      </w:r>
      <w:r w:rsidRPr="00F36E11">
        <w:rPr>
          <w:rFonts w:ascii="Arial" w:hAnsi="Arial" w:cs="Arial"/>
          <w:color w:val="6F787F"/>
          <w:spacing w:val="3"/>
          <w:w w:val="60"/>
        </w:rPr>
        <w:t xml:space="preserve"> </w:t>
      </w:r>
      <w:r w:rsidRPr="00F36E11">
        <w:rPr>
          <w:rFonts w:ascii="Arial" w:hAnsi="Arial" w:cs="Arial"/>
          <w:color w:val="6F787F"/>
          <w:w w:val="60"/>
        </w:rPr>
        <w:t>23</w:t>
      </w:r>
      <w:r w:rsidRPr="00F36E11">
        <w:rPr>
          <w:rFonts w:ascii="Arial" w:hAnsi="Arial" w:cs="Arial"/>
          <w:color w:val="6F787F"/>
          <w:w w:val="61"/>
        </w:rPr>
        <w:t>,</w:t>
      </w:r>
      <w:r w:rsidRPr="00F36E11">
        <w:rPr>
          <w:rFonts w:ascii="Arial" w:hAnsi="Arial" w:cs="Arial"/>
          <w:color w:val="6F787F"/>
          <w:spacing w:val="-27"/>
        </w:rPr>
        <w:t xml:space="preserve"> </w:t>
      </w:r>
    </w:p>
    <w:p w:rsidR="004B4F3A" w:rsidRPr="00F36E11" w:rsidRDefault="00000E34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6F787F"/>
          <w:w w:val="61"/>
        </w:rPr>
      </w:pPr>
      <w:r w:rsidRPr="00F36E11">
        <w:rPr>
          <w:rFonts w:ascii="Arial" w:hAnsi="Arial" w:cs="Arial"/>
          <w:color w:val="6F787F"/>
          <w:w w:val="61"/>
        </w:rPr>
        <w:t>31330</w:t>
      </w:r>
      <w:r w:rsidRPr="00F36E11">
        <w:rPr>
          <w:rFonts w:ascii="Arial" w:hAnsi="Arial" w:cs="Arial"/>
          <w:color w:val="6F787F"/>
          <w:spacing w:val="2"/>
          <w:w w:val="61"/>
        </w:rPr>
        <w:t xml:space="preserve"> </w:t>
      </w:r>
      <w:r w:rsidRPr="00F36E11">
        <w:rPr>
          <w:rFonts w:ascii="Arial" w:hAnsi="Arial" w:cs="Arial"/>
          <w:color w:val="6F787F"/>
          <w:w w:val="61"/>
        </w:rPr>
        <w:t>Priboj,</w:t>
      </w:r>
      <w:r w:rsidRPr="00F36E11">
        <w:rPr>
          <w:rFonts w:ascii="Arial" w:hAnsi="Arial" w:cs="Arial"/>
          <w:color w:val="6F787F"/>
          <w:spacing w:val="-27"/>
        </w:rPr>
        <w:t xml:space="preserve"> </w:t>
      </w:r>
      <w:r w:rsidRPr="00F36E11">
        <w:rPr>
          <w:rFonts w:ascii="Arial" w:hAnsi="Arial" w:cs="Arial"/>
          <w:color w:val="6F787F"/>
          <w:w w:val="61"/>
        </w:rPr>
        <w:t>Srbija</w:t>
      </w:r>
      <w:r w:rsidR="00A10C61" w:rsidRPr="00F36E11">
        <w:rPr>
          <w:rFonts w:ascii="Arial" w:hAnsi="Arial" w:cs="Arial"/>
          <w:color w:val="6F787F"/>
          <w:w w:val="61"/>
        </w:rPr>
        <w:t xml:space="preserve"> </w:t>
      </w: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000000"/>
        </w:rPr>
      </w:pPr>
      <w:r w:rsidRPr="00F36E11">
        <w:rPr>
          <w:rFonts w:ascii="Arial" w:hAnsi="Arial" w:cs="Arial"/>
          <w:color w:val="6F787F"/>
          <w:w w:val="61"/>
        </w:rPr>
        <w:t>tel/fax</w:t>
      </w:r>
      <w:r w:rsidRPr="00F36E11">
        <w:rPr>
          <w:rFonts w:ascii="Arial" w:hAnsi="Arial" w:cs="Arial"/>
          <w:color w:val="6F787F"/>
          <w:spacing w:val="18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+381</w:t>
      </w:r>
      <w:r w:rsidR="00F36E11" w:rsidRPr="00F36E11">
        <w:rPr>
          <w:rFonts w:ascii="Arial" w:hAnsi="Arial" w:cs="Arial"/>
          <w:color w:val="6F787F"/>
          <w:spacing w:val="16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33</w:t>
      </w:r>
      <w:r w:rsidR="00F36E11" w:rsidRPr="00F36E11">
        <w:rPr>
          <w:rFonts w:ascii="Arial" w:hAnsi="Arial" w:cs="Arial"/>
          <w:color w:val="6F787F"/>
          <w:spacing w:val="2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454</w:t>
      </w:r>
      <w:r w:rsidR="00F36E11" w:rsidRPr="00F36E11">
        <w:rPr>
          <w:rFonts w:ascii="Arial" w:hAnsi="Arial" w:cs="Arial"/>
          <w:color w:val="6F787F"/>
          <w:spacing w:val="2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093</w:t>
      </w: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000000"/>
        </w:rPr>
      </w:pPr>
      <w:r w:rsidRPr="00F36E11">
        <w:rPr>
          <w:rFonts w:ascii="Arial" w:hAnsi="Arial" w:cs="Arial"/>
          <w:color w:val="6F787F"/>
          <w:w w:val="60"/>
        </w:rPr>
        <w:t>info@hydro</w:t>
      </w:r>
      <w:r w:rsidR="00F36E11" w:rsidRPr="00F36E11">
        <w:rPr>
          <w:rFonts w:ascii="Arial" w:hAnsi="Arial" w:cs="Arial"/>
          <w:color w:val="6F787F"/>
          <w:w w:val="60"/>
        </w:rPr>
        <w:t>ljutina</w:t>
      </w:r>
      <w:r w:rsidRPr="00F36E11">
        <w:rPr>
          <w:rFonts w:ascii="Arial" w:hAnsi="Arial" w:cs="Arial"/>
          <w:color w:val="6F787F"/>
          <w:w w:val="60"/>
        </w:rPr>
        <w:t>.com</w:t>
      </w:r>
    </w:p>
    <w:p w:rsidR="00A10C61" w:rsidRDefault="00A10C61" w:rsidP="004B4F3A">
      <w:pPr>
        <w:widowControl w:val="0"/>
        <w:autoSpaceDE w:val="0"/>
        <w:autoSpaceDN w:val="0"/>
        <w:adjustRightInd w:val="0"/>
        <w:spacing w:before="19" w:after="0" w:line="220" w:lineRule="exact"/>
        <w:ind w:left="6180" w:right="-130"/>
        <w:rPr>
          <w:rFonts w:ascii="Arial" w:hAnsi="Arial" w:cs="Arial"/>
          <w:color w:val="000000"/>
        </w:rPr>
      </w:pP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after="0" w:line="240" w:lineRule="auto"/>
        <w:ind w:left="6180" w:right="-130"/>
        <w:rPr>
          <w:rFonts w:ascii="Arial" w:hAnsi="Arial" w:cs="Arial"/>
          <w:color w:val="000000"/>
          <w:sz w:val="18"/>
          <w:szCs w:val="18"/>
        </w:rPr>
      </w:pPr>
      <w:r w:rsidRPr="00F36E11">
        <w:rPr>
          <w:rFonts w:ascii="Arial" w:hAnsi="Arial" w:cs="Arial"/>
          <w:color w:val="6F787F"/>
          <w:w w:val="62"/>
          <w:sz w:val="18"/>
          <w:szCs w:val="18"/>
        </w:rPr>
        <w:t>Matični</w:t>
      </w:r>
      <w:r w:rsidRPr="00F36E11">
        <w:rPr>
          <w:rFonts w:ascii="Arial" w:hAnsi="Arial" w:cs="Arial"/>
          <w:color w:val="6F787F"/>
          <w:spacing w:val="6"/>
          <w:w w:val="62"/>
          <w:sz w:val="18"/>
          <w:szCs w:val="18"/>
        </w:rPr>
        <w:t xml:space="preserve"> </w:t>
      </w:r>
      <w:r w:rsidRPr="00F36E11">
        <w:rPr>
          <w:rFonts w:ascii="Arial" w:hAnsi="Arial" w:cs="Arial"/>
          <w:color w:val="6F787F"/>
          <w:w w:val="62"/>
          <w:sz w:val="18"/>
          <w:szCs w:val="18"/>
        </w:rPr>
        <w:t xml:space="preserve">broj: </w:t>
      </w:r>
      <w:r w:rsidRPr="00F36E11">
        <w:rPr>
          <w:rFonts w:ascii="Arial" w:hAnsi="Arial" w:cs="Arial"/>
          <w:color w:val="6F787F"/>
          <w:spacing w:val="24"/>
          <w:w w:val="62"/>
          <w:sz w:val="18"/>
          <w:szCs w:val="18"/>
        </w:rPr>
        <w:t xml:space="preserve"> </w:t>
      </w:r>
      <w:r w:rsidR="00B846BC" w:rsidRPr="004B759D">
        <w:rPr>
          <w:rFonts w:ascii="Arial" w:hAnsi="Arial" w:cs="Arial"/>
          <w:color w:val="6F787F"/>
          <w:w w:val="62"/>
          <w:sz w:val="18"/>
          <w:szCs w:val="18"/>
        </w:rPr>
        <w:t>21023884</w:t>
      </w: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before="8" w:after="0" w:line="240" w:lineRule="auto"/>
        <w:ind w:left="6180" w:right="-130"/>
        <w:rPr>
          <w:rFonts w:ascii="Arial" w:hAnsi="Arial" w:cs="Arial"/>
          <w:color w:val="000000"/>
          <w:sz w:val="18"/>
          <w:szCs w:val="18"/>
        </w:rPr>
      </w:pPr>
      <w:r w:rsidRPr="00F36E11">
        <w:rPr>
          <w:rFonts w:ascii="Arial" w:hAnsi="Arial" w:cs="Arial"/>
          <w:color w:val="6F787F"/>
          <w:w w:val="61"/>
          <w:sz w:val="18"/>
          <w:szCs w:val="18"/>
        </w:rPr>
        <w:t xml:space="preserve">PIB:          </w:t>
      </w:r>
      <w:r w:rsidR="00B846BC" w:rsidRPr="004B759D">
        <w:rPr>
          <w:rFonts w:ascii="Arial" w:hAnsi="Arial" w:cs="Arial"/>
          <w:color w:val="6F787F"/>
          <w:w w:val="62"/>
          <w:sz w:val="18"/>
          <w:szCs w:val="18"/>
        </w:rPr>
        <w:t>108560533</w:t>
      </w:r>
      <w:r w:rsidRPr="00F36E11">
        <w:rPr>
          <w:rFonts w:ascii="Arial" w:hAnsi="Arial" w:cs="Arial"/>
          <w:color w:val="6F787F"/>
          <w:w w:val="61"/>
          <w:sz w:val="18"/>
          <w:szCs w:val="18"/>
        </w:rPr>
        <w:t xml:space="preserve">    </w:t>
      </w:r>
      <w:r w:rsidRPr="00F36E11">
        <w:rPr>
          <w:rFonts w:ascii="Arial" w:hAnsi="Arial" w:cs="Arial"/>
          <w:color w:val="6F787F"/>
          <w:spacing w:val="18"/>
          <w:w w:val="61"/>
          <w:sz w:val="18"/>
          <w:szCs w:val="18"/>
        </w:rPr>
        <w:t xml:space="preserve"> </w:t>
      </w:r>
    </w:p>
    <w:p w:rsidR="00300B3A" w:rsidRDefault="00300B3A" w:rsidP="0039516D"/>
    <w:p w:rsidR="00530D24" w:rsidRDefault="00530D24" w:rsidP="0039516D"/>
    <w:p w:rsidR="00300B3A" w:rsidRDefault="00300B3A" w:rsidP="0039516D"/>
    <w:p w:rsidR="00056C04" w:rsidRDefault="00056C04" w:rsidP="0039516D"/>
    <w:p w:rsidR="0094308D" w:rsidRDefault="00C6594B" w:rsidP="00FB33B8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je z besedilom 41" o:spid="_x0000_s1029" type="#_x0000_t202" style="position:absolute;margin-left:-5.2pt;margin-top:98.25pt;width:268.8pt;height:112.1pt;z-index:251655168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" o:allowoverlap="f" filled="f" stroked="f">
            <v:textbox>
              <w:txbxContent>
                <w:p w:rsidR="00C90F0D" w:rsidRP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>МИНИСТАРСТВО ЗАШТИТЕ  ЖИВОТНЕ СРЕДИНЕ</w:t>
                  </w:r>
                </w:p>
                <w:p w:rsidR="00C90F0D" w:rsidRP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>Сектор за п</w:t>
                  </w:r>
                  <w:r>
                    <w:rPr>
                      <w:rFonts w:ascii="Arial Narrow" w:hAnsi="Arial Narrow"/>
                      <w:b/>
                    </w:rPr>
                    <w:t xml:space="preserve">ланирање и управљање у животној </w:t>
                  </w:r>
                  <w:r w:rsidRPr="00C90F0D">
                    <w:rPr>
                      <w:rFonts w:ascii="Arial Narrow" w:hAnsi="Arial Narrow"/>
                      <w:b/>
                    </w:rPr>
                    <w:t xml:space="preserve">средини   </w:t>
                  </w:r>
                </w:p>
                <w:p w:rsid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 xml:space="preserve">Одсек за процену утицаја пројеката и активности на животну средину                                                                                                 </w:t>
                  </w:r>
                  <w:r>
                    <w:rPr>
                      <w:rFonts w:ascii="Arial Narrow" w:hAnsi="Arial Narrow"/>
                      <w:b/>
                    </w:rPr>
                    <w:t xml:space="preserve">        Омладинских бригада 1</w:t>
                  </w:r>
                </w:p>
                <w:p w:rsid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</w:p>
                <w:p w:rsidR="00CC1C67" w:rsidRPr="00B07CF8" w:rsidRDefault="00C90F0D" w:rsidP="00C90F0D">
                  <w:pPr>
                    <w:spacing w:after="0" w:line="240" w:lineRule="auto"/>
                    <w:rPr>
                      <w:rFonts w:ascii="Arial Narrow" w:hAnsi="Arial Narrow"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>11070 Нови Београд</w:t>
                  </w:r>
                </w:p>
              </w:txbxContent>
            </v:textbox>
            <w10:wrap anchory="page"/>
            <w10:anchorlock/>
          </v:shape>
        </w:pict>
      </w: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631" w:lineRule="exact"/>
        <w:jc w:val="center"/>
        <w:rPr>
          <w:rFonts w:ascii="Times New Roman" w:hAnsi="Times New Roman"/>
          <w:b/>
          <w:bCs/>
          <w:w w:val="99"/>
          <w:position w:val="-1"/>
          <w:sz w:val="56"/>
          <w:szCs w:val="56"/>
        </w:rPr>
      </w:pPr>
      <w:r>
        <w:rPr>
          <w:rFonts w:ascii="Times New Roman" w:hAnsi="Times New Roman"/>
          <w:b/>
          <w:bCs/>
          <w:w w:val="99"/>
          <w:position w:val="-1"/>
          <w:sz w:val="56"/>
          <w:szCs w:val="56"/>
        </w:rPr>
        <w:t>За</w:t>
      </w:r>
      <w:r>
        <w:rPr>
          <w:rFonts w:ascii="Times New Roman" w:hAnsi="Times New Roman"/>
          <w:b/>
          <w:bCs/>
          <w:spacing w:val="2"/>
          <w:w w:val="99"/>
          <w:position w:val="-1"/>
          <w:sz w:val="56"/>
          <w:szCs w:val="56"/>
        </w:rPr>
        <w:t>х</w:t>
      </w:r>
      <w:r>
        <w:rPr>
          <w:rFonts w:ascii="Times New Roman" w:hAnsi="Times New Roman"/>
          <w:b/>
          <w:bCs/>
          <w:w w:val="99"/>
          <w:position w:val="-1"/>
          <w:sz w:val="56"/>
          <w:szCs w:val="56"/>
        </w:rPr>
        <w:t>т</w:t>
      </w:r>
      <w:r>
        <w:rPr>
          <w:rFonts w:ascii="Times New Roman" w:hAnsi="Times New Roman"/>
          <w:b/>
          <w:bCs/>
          <w:spacing w:val="-2"/>
          <w:w w:val="99"/>
          <w:position w:val="-1"/>
          <w:sz w:val="56"/>
          <w:szCs w:val="56"/>
        </w:rPr>
        <w:t>е</w:t>
      </w:r>
      <w:r>
        <w:rPr>
          <w:rFonts w:ascii="Times New Roman" w:hAnsi="Times New Roman"/>
          <w:b/>
          <w:bCs/>
          <w:w w:val="99"/>
          <w:position w:val="-1"/>
          <w:sz w:val="56"/>
          <w:szCs w:val="56"/>
        </w:rPr>
        <w:t xml:space="preserve">в </w:t>
      </w: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631" w:lineRule="exact"/>
        <w:jc w:val="center"/>
        <w:rPr>
          <w:rFonts w:ascii="Times New Roman" w:hAnsi="Times New Roman"/>
          <w:b/>
          <w:bCs/>
          <w:w w:val="99"/>
          <w:position w:val="-1"/>
          <w:sz w:val="56"/>
          <w:szCs w:val="56"/>
        </w:rPr>
      </w:pP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631" w:lineRule="exact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b/>
          <w:bCs/>
          <w:sz w:val="48"/>
          <w:szCs w:val="48"/>
        </w:rPr>
        <w:t>за о</w:t>
      </w:r>
      <w:r>
        <w:rPr>
          <w:rFonts w:ascii="Times New Roman" w:hAnsi="Times New Roman"/>
          <w:b/>
          <w:bCs/>
          <w:spacing w:val="-1"/>
          <w:sz w:val="48"/>
          <w:szCs w:val="48"/>
        </w:rPr>
        <w:t>д</w:t>
      </w:r>
      <w:r>
        <w:rPr>
          <w:rFonts w:ascii="Times New Roman" w:hAnsi="Times New Roman"/>
          <w:b/>
          <w:bCs/>
          <w:sz w:val="48"/>
          <w:szCs w:val="48"/>
        </w:rPr>
        <w:t>лучи</w:t>
      </w:r>
      <w:r>
        <w:rPr>
          <w:rFonts w:ascii="Times New Roman" w:hAnsi="Times New Roman"/>
          <w:b/>
          <w:bCs/>
          <w:spacing w:val="1"/>
          <w:sz w:val="48"/>
          <w:szCs w:val="48"/>
        </w:rPr>
        <w:t>в</w:t>
      </w:r>
      <w:r>
        <w:rPr>
          <w:rFonts w:ascii="Times New Roman" w:hAnsi="Times New Roman"/>
          <w:b/>
          <w:bCs/>
          <w:sz w:val="48"/>
          <w:szCs w:val="48"/>
        </w:rPr>
        <w:t>ање о потреби процене</w:t>
      </w:r>
      <w:r>
        <w:rPr>
          <w:rFonts w:ascii="Times New Roman" w:hAnsi="Times New Roman"/>
          <w:b/>
          <w:bCs/>
          <w:spacing w:val="1"/>
          <w:sz w:val="48"/>
          <w:szCs w:val="48"/>
        </w:rPr>
        <w:t xml:space="preserve">   </w:t>
      </w:r>
      <w:r>
        <w:rPr>
          <w:rFonts w:ascii="Times New Roman" w:hAnsi="Times New Roman"/>
          <w:b/>
          <w:bCs/>
          <w:sz w:val="48"/>
          <w:szCs w:val="48"/>
        </w:rPr>
        <w:t>утицаја на живот</w:t>
      </w:r>
      <w:r>
        <w:rPr>
          <w:rFonts w:ascii="Times New Roman" w:hAnsi="Times New Roman"/>
          <w:b/>
          <w:bCs/>
          <w:spacing w:val="-1"/>
          <w:sz w:val="48"/>
          <w:szCs w:val="48"/>
        </w:rPr>
        <w:t>н</w:t>
      </w:r>
      <w:r>
        <w:rPr>
          <w:rFonts w:ascii="Times New Roman" w:hAnsi="Times New Roman"/>
          <w:b/>
          <w:bCs/>
          <w:sz w:val="48"/>
          <w:szCs w:val="48"/>
        </w:rPr>
        <w:t xml:space="preserve">у </w:t>
      </w:r>
      <w:r>
        <w:rPr>
          <w:rFonts w:ascii="Times New Roman" w:hAnsi="Times New Roman"/>
          <w:b/>
          <w:bCs/>
          <w:spacing w:val="2"/>
          <w:sz w:val="48"/>
          <w:szCs w:val="48"/>
        </w:rPr>
        <w:t>с</w:t>
      </w:r>
      <w:r>
        <w:rPr>
          <w:rFonts w:ascii="Times New Roman" w:hAnsi="Times New Roman"/>
          <w:b/>
          <w:bCs/>
          <w:sz w:val="48"/>
          <w:szCs w:val="48"/>
        </w:rPr>
        <w:t>реди</w:t>
      </w:r>
      <w:r>
        <w:rPr>
          <w:rFonts w:ascii="Times New Roman" w:hAnsi="Times New Roman"/>
          <w:b/>
          <w:bCs/>
          <w:spacing w:val="-1"/>
          <w:sz w:val="48"/>
          <w:szCs w:val="48"/>
        </w:rPr>
        <w:t>н</w:t>
      </w:r>
      <w:r>
        <w:rPr>
          <w:rFonts w:ascii="Times New Roman" w:hAnsi="Times New Roman"/>
          <w:b/>
          <w:bCs/>
          <w:sz w:val="48"/>
          <w:szCs w:val="48"/>
        </w:rPr>
        <w:t>у</w:t>
      </w: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sz w:val="15"/>
          <w:szCs w:val="15"/>
        </w:rPr>
      </w:pP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3E298B" w:rsidRDefault="003E298B" w:rsidP="003E298B">
      <w:pPr>
        <w:widowControl w:val="0"/>
        <w:tabs>
          <w:tab w:val="left" w:pos="3330"/>
          <w:tab w:val="center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b/>
          <w:bCs/>
          <w:spacing w:val="1"/>
          <w:w w:val="99"/>
          <w:sz w:val="44"/>
          <w:szCs w:val="44"/>
        </w:rPr>
        <w:tab/>
      </w:r>
      <w:r>
        <w:rPr>
          <w:rFonts w:ascii="Times New Roman" w:hAnsi="Times New Roman"/>
          <w:b/>
          <w:bCs/>
          <w:spacing w:val="1"/>
          <w:w w:val="99"/>
          <w:sz w:val="44"/>
          <w:szCs w:val="44"/>
        </w:rPr>
        <w:tab/>
        <w:t>за</w:t>
      </w: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sz w:val="10"/>
          <w:szCs w:val="10"/>
        </w:rPr>
      </w:pP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5"/>
          <w:sz w:val="40"/>
          <w:szCs w:val="40"/>
        </w:rPr>
      </w:pPr>
      <w:r>
        <w:rPr>
          <w:rFonts w:ascii="Times New Roman" w:hAnsi="Times New Roman"/>
          <w:b/>
          <w:spacing w:val="-1"/>
          <w:sz w:val="40"/>
          <w:szCs w:val="40"/>
        </w:rPr>
        <w:t>из</w:t>
      </w:r>
      <w:r>
        <w:rPr>
          <w:rFonts w:ascii="Times New Roman" w:hAnsi="Times New Roman"/>
          <w:b/>
          <w:sz w:val="40"/>
          <w:szCs w:val="40"/>
        </w:rPr>
        <w:t>во</w:t>
      </w:r>
      <w:r>
        <w:rPr>
          <w:rFonts w:ascii="Times New Roman" w:hAnsi="Times New Roman"/>
          <w:b/>
          <w:spacing w:val="-1"/>
          <w:sz w:val="40"/>
          <w:szCs w:val="40"/>
        </w:rPr>
        <w:t>ђ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pacing w:val="-1"/>
          <w:sz w:val="40"/>
          <w:szCs w:val="40"/>
        </w:rPr>
        <w:t>њ</w:t>
      </w:r>
      <w:r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до</w:t>
      </w:r>
      <w:r>
        <w:rPr>
          <w:rFonts w:ascii="Times New Roman" w:hAnsi="Times New Roman"/>
          <w:b/>
          <w:spacing w:val="-3"/>
          <w:sz w:val="40"/>
          <w:szCs w:val="40"/>
        </w:rPr>
        <w:t>в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из</w:t>
      </w:r>
      <w:r>
        <w:rPr>
          <w:rFonts w:ascii="Times New Roman" w:hAnsi="Times New Roman"/>
          <w:b/>
          <w:sz w:val="40"/>
          <w:szCs w:val="40"/>
        </w:rPr>
        <w:t>г</w:t>
      </w:r>
      <w:r>
        <w:rPr>
          <w:rFonts w:ascii="Times New Roman" w:hAnsi="Times New Roman"/>
          <w:b/>
          <w:spacing w:val="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дњи </w:t>
      </w:r>
      <w:r>
        <w:rPr>
          <w:rFonts w:ascii="Times New Roman" w:hAnsi="Times New Roman"/>
          <w:b/>
          <w:spacing w:val="-1"/>
          <w:sz w:val="40"/>
          <w:szCs w:val="40"/>
        </w:rPr>
        <w:t>с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обр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2"/>
          <w:sz w:val="40"/>
          <w:szCs w:val="40"/>
        </w:rPr>
        <w:t>ћ</w:t>
      </w:r>
      <w:r>
        <w:rPr>
          <w:rFonts w:ascii="Times New Roman" w:hAnsi="Times New Roman"/>
          <w:b/>
          <w:spacing w:val="-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ј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ог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z w:val="40"/>
          <w:szCs w:val="40"/>
        </w:rPr>
        <w:t>р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pacing w:val="1"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>љ</w:t>
      </w:r>
      <w:r>
        <w:rPr>
          <w:rFonts w:ascii="Times New Roman" w:hAnsi="Times New Roman"/>
          <w:b/>
          <w:spacing w:val="-2"/>
          <w:sz w:val="40"/>
          <w:szCs w:val="40"/>
        </w:rPr>
        <w:t>у</w:t>
      </w:r>
      <w:r>
        <w:rPr>
          <w:rFonts w:ascii="Times New Roman" w:hAnsi="Times New Roman"/>
          <w:b/>
          <w:spacing w:val="-1"/>
          <w:sz w:val="40"/>
          <w:szCs w:val="40"/>
        </w:rPr>
        <w:t>ч</w:t>
      </w:r>
      <w:r>
        <w:rPr>
          <w:rFonts w:ascii="Times New Roman" w:hAnsi="Times New Roman"/>
          <w:b/>
          <w:spacing w:val="1"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 држ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в</w:t>
      </w:r>
      <w:r>
        <w:rPr>
          <w:rFonts w:ascii="Times New Roman" w:hAnsi="Times New Roman"/>
          <w:b/>
          <w:spacing w:val="-2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pacing w:val="-2"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pacing w:val="4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I</w:t>
      </w:r>
      <w:r>
        <w:rPr>
          <w:rFonts w:ascii="Times New Roman" w:hAnsi="Times New Roman"/>
          <w:b/>
          <w:spacing w:val="-1"/>
          <w:sz w:val="40"/>
          <w:szCs w:val="40"/>
        </w:rPr>
        <w:t>I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pacing w:val="-2"/>
          <w:sz w:val="40"/>
          <w:szCs w:val="40"/>
        </w:rPr>
        <w:t>д</w:t>
      </w:r>
      <w:r>
        <w:rPr>
          <w:rFonts w:ascii="Times New Roman" w:hAnsi="Times New Roman"/>
          <w:b/>
          <w:sz w:val="40"/>
          <w:szCs w:val="40"/>
        </w:rPr>
        <w:t>а бр.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19</w:t>
      </w:r>
      <w:r>
        <w:rPr>
          <w:rFonts w:ascii="Times New Roman" w:hAnsi="Times New Roman"/>
          <w:b/>
          <w:spacing w:val="-2"/>
          <w:sz w:val="40"/>
          <w:szCs w:val="40"/>
        </w:rPr>
        <w:t>4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д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pacing w:val="-1"/>
          <w:sz w:val="40"/>
          <w:szCs w:val="40"/>
        </w:rPr>
        <w:t>ниц</w:t>
      </w:r>
      <w:r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1"/>
          <w:sz w:val="40"/>
          <w:szCs w:val="40"/>
        </w:rPr>
        <w:t>с</w:t>
      </w:r>
      <w:r>
        <w:rPr>
          <w:rFonts w:ascii="Times New Roman" w:hAnsi="Times New Roman"/>
          <w:b/>
          <w:sz w:val="40"/>
          <w:szCs w:val="40"/>
        </w:rPr>
        <w:t>а о</w:t>
      </w:r>
      <w:r>
        <w:rPr>
          <w:rFonts w:ascii="Times New Roman" w:hAnsi="Times New Roman"/>
          <w:b/>
          <w:spacing w:val="-1"/>
          <w:sz w:val="40"/>
          <w:szCs w:val="40"/>
        </w:rPr>
        <w:t>зн</w:t>
      </w:r>
      <w:r>
        <w:rPr>
          <w:rFonts w:ascii="Times New Roman" w:hAnsi="Times New Roman"/>
          <w:b/>
          <w:spacing w:val="1"/>
          <w:sz w:val="40"/>
          <w:szCs w:val="40"/>
        </w:rPr>
        <w:t>ак</w:t>
      </w:r>
      <w:r>
        <w:rPr>
          <w:rFonts w:ascii="Times New Roman" w:hAnsi="Times New Roman"/>
          <w:b/>
          <w:sz w:val="40"/>
          <w:szCs w:val="40"/>
        </w:rPr>
        <w:t>ом 1940</w:t>
      </w:r>
      <w:r>
        <w:rPr>
          <w:rFonts w:ascii="Times New Roman" w:hAnsi="Times New Roman"/>
          <w:b/>
          <w:spacing w:val="2"/>
          <w:sz w:val="40"/>
          <w:szCs w:val="40"/>
        </w:rPr>
        <w:t>4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од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ч</w:t>
      </w:r>
      <w:r>
        <w:rPr>
          <w:rFonts w:ascii="Times New Roman" w:hAnsi="Times New Roman"/>
          <w:b/>
          <w:sz w:val="40"/>
          <w:szCs w:val="40"/>
        </w:rPr>
        <w:t>вора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19102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Пр</w:t>
      </w:r>
      <w:r>
        <w:rPr>
          <w:rFonts w:ascii="Times New Roman" w:hAnsi="Times New Roman"/>
          <w:b/>
          <w:spacing w:val="-2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б</w:t>
      </w:r>
      <w:r>
        <w:rPr>
          <w:rFonts w:ascii="Times New Roman" w:hAnsi="Times New Roman"/>
          <w:b/>
          <w:spacing w:val="-2"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>ј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до </w:t>
      </w:r>
      <w:r>
        <w:rPr>
          <w:rFonts w:ascii="Times New Roman" w:hAnsi="Times New Roman"/>
          <w:b/>
          <w:spacing w:val="-1"/>
          <w:sz w:val="40"/>
          <w:szCs w:val="40"/>
        </w:rPr>
        <w:t>ч</w:t>
      </w:r>
      <w:r>
        <w:rPr>
          <w:rFonts w:ascii="Times New Roman" w:hAnsi="Times New Roman"/>
          <w:b/>
          <w:sz w:val="40"/>
          <w:szCs w:val="40"/>
        </w:rPr>
        <w:t>вора</w:t>
      </w:r>
      <w:r>
        <w:rPr>
          <w:rFonts w:ascii="Times New Roman" w:hAnsi="Times New Roman"/>
          <w:b/>
          <w:spacing w:val="5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19202 </w:t>
      </w:r>
      <w:r>
        <w:rPr>
          <w:rFonts w:ascii="Times New Roman" w:hAnsi="Times New Roman"/>
          <w:b/>
          <w:spacing w:val="-2"/>
          <w:sz w:val="40"/>
          <w:szCs w:val="40"/>
        </w:rPr>
        <w:t>С</w:t>
      </w:r>
      <w:r>
        <w:rPr>
          <w:rFonts w:ascii="Times New Roman" w:hAnsi="Times New Roman"/>
          <w:b/>
          <w:spacing w:val="1"/>
          <w:sz w:val="40"/>
          <w:szCs w:val="40"/>
        </w:rPr>
        <w:t>ас</w:t>
      </w:r>
      <w:r>
        <w:rPr>
          <w:rFonts w:ascii="Times New Roman" w:hAnsi="Times New Roman"/>
          <w:b/>
          <w:spacing w:val="-2"/>
          <w:sz w:val="40"/>
          <w:szCs w:val="40"/>
        </w:rPr>
        <w:t>т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в</w:t>
      </w:r>
      <w:r>
        <w:rPr>
          <w:rFonts w:ascii="Times New Roman" w:hAnsi="Times New Roman"/>
          <w:b/>
          <w:spacing w:val="-2"/>
          <w:sz w:val="40"/>
          <w:szCs w:val="40"/>
        </w:rPr>
        <w:t>ц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5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6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pacing w:val="-2"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>тној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1"/>
          <w:sz w:val="40"/>
          <w:szCs w:val="40"/>
        </w:rPr>
        <w:t>с</w:t>
      </w:r>
      <w:r>
        <w:rPr>
          <w:rFonts w:ascii="Times New Roman" w:hAnsi="Times New Roman"/>
          <w:b/>
          <w:spacing w:val="-2"/>
          <w:sz w:val="40"/>
          <w:szCs w:val="40"/>
        </w:rPr>
        <w:t>т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1"/>
          <w:sz w:val="40"/>
          <w:szCs w:val="40"/>
        </w:rPr>
        <w:t>ци</w:t>
      </w:r>
      <w:r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жи</w:t>
      </w:r>
      <w:r>
        <w:rPr>
          <w:rFonts w:ascii="Times New Roman" w:hAnsi="Times New Roman"/>
          <w:b/>
          <w:spacing w:val="5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km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91</w:t>
      </w:r>
      <w:r>
        <w:rPr>
          <w:rFonts w:ascii="Times New Roman" w:hAnsi="Times New Roman"/>
          <w:b/>
          <w:spacing w:val="-1"/>
          <w:sz w:val="40"/>
          <w:szCs w:val="40"/>
        </w:rPr>
        <w:t>+</w:t>
      </w:r>
      <w:r>
        <w:rPr>
          <w:rFonts w:ascii="Times New Roman" w:hAnsi="Times New Roman"/>
          <w:b/>
          <w:sz w:val="40"/>
          <w:szCs w:val="40"/>
        </w:rPr>
        <w:t>280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(</w:t>
      </w:r>
      <w:r>
        <w:rPr>
          <w:rFonts w:ascii="Times New Roman" w:hAnsi="Times New Roman"/>
          <w:b/>
          <w:spacing w:val="-2"/>
          <w:sz w:val="40"/>
          <w:szCs w:val="40"/>
        </w:rPr>
        <w:t>с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4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л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ве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с</w:t>
      </w:r>
      <w:r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)</w:t>
      </w:r>
      <w:r>
        <w:rPr>
          <w:rFonts w:ascii="Times New Roman" w:hAnsi="Times New Roman"/>
          <w:b/>
          <w:spacing w:val="4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к</w:t>
      </w:r>
      <w:r>
        <w:rPr>
          <w:rFonts w:ascii="Times New Roman" w:hAnsi="Times New Roman"/>
          <w:b/>
          <w:spacing w:val="-1"/>
          <w:sz w:val="40"/>
          <w:szCs w:val="40"/>
        </w:rPr>
        <w:t>а</w:t>
      </w:r>
      <w:r>
        <w:rPr>
          <w:rFonts w:ascii="Times New Roman" w:hAnsi="Times New Roman"/>
          <w:b/>
          <w:spacing w:val="-2"/>
          <w:sz w:val="40"/>
          <w:szCs w:val="40"/>
        </w:rPr>
        <w:t>т</w:t>
      </w:r>
      <w:r>
        <w:rPr>
          <w:rFonts w:ascii="Times New Roman" w:hAnsi="Times New Roman"/>
          <w:b/>
          <w:sz w:val="40"/>
          <w:szCs w:val="40"/>
        </w:rPr>
        <w:t xml:space="preserve">.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р</w:t>
      </w:r>
      <w:r>
        <w:rPr>
          <w:rFonts w:ascii="Times New Roman" w:hAnsi="Times New Roman"/>
          <w:b/>
          <w:spacing w:val="-1"/>
          <w:sz w:val="40"/>
          <w:szCs w:val="40"/>
        </w:rPr>
        <w:t>ц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л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1"/>
          <w:sz w:val="40"/>
          <w:szCs w:val="40"/>
        </w:rPr>
        <w:t>м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б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z w:val="40"/>
          <w:szCs w:val="40"/>
        </w:rPr>
        <w:t>.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98</w:t>
      </w:r>
      <w:r>
        <w:rPr>
          <w:rFonts w:ascii="Times New Roman" w:hAnsi="Times New Roman"/>
          <w:b/>
          <w:spacing w:val="-2"/>
          <w:sz w:val="40"/>
          <w:szCs w:val="40"/>
        </w:rPr>
        <w:t>6</w:t>
      </w:r>
      <w:r>
        <w:rPr>
          <w:rFonts w:ascii="Times New Roman" w:hAnsi="Times New Roman"/>
          <w:b/>
          <w:sz w:val="40"/>
          <w:szCs w:val="40"/>
        </w:rPr>
        <w:t>/2 и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4</w:t>
      </w:r>
      <w:r>
        <w:rPr>
          <w:rFonts w:ascii="Times New Roman" w:hAnsi="Times New Roman"/>
          <w:b/>
          <w:sz w:val="40"/>
          <w:szCs w:val="40"/>
        </w:rPr>
        <w:t>011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К</w:t>
      </w:r>
      <w:r>
        <w:rPr>
          <w:rFonts w:ascii="Times New Roman" w:hAnsi="Times New Roman"/>
          <w:b/>
          <w:spacing w:val="2"/>
          <w:sz w:val="40"/>
          <w:szCs w:val="40"/>
        </w:rPr>
        <w:t>.</w:t>
      </w:r>
      <w:r>
        <w:rPr>
          <w:rFonts w:ascii="Times New Roman" w:hAnsi="Times New Roman"/>
          <w:b/>
          <w:spacing w:val="-3"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>.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К</w:t>
      </w:r>
      <w:r>
        <w:rPr>
          <w:rFonts w:ascii="Times New Roman" w:hAnsi="Times New Roman"/>
          <w:b/>
          <w:spacing w:val="-1"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>с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дол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z w:val="40"/>
          <w:szCs w:val="40"/>
        </w:rPr>
        <w:t>шти</w:t>
      </w:r>
      <w:r>
        <w:rPr>
          <w:rFonts w:ascii="Times New Roman" w:hAnsi="Times New Roman"/>
          <w:b/>
          <w:spacing w:val="-2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Пр</w:t>
      </w:r>
      <w:r>
        <w:rPr>
          <w:rFonts w:ascii="Times New Roman" w:hAnsi="Times New Roman"/>
          <w:b/>
          <w:spacing w:val="-2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бо</w:t>
      </w:r>
      <w:r>
        <w:rPr>
          <w:rFonts w:ascii="Times New Roman" w:hAnsi="Times New Roman"/>
          <w:b/>
          <w:spacing w:val="5"/>
          <w:sz w:val="40"/>
          <w:szCs w:val="40"/>
        </w:rPr>
        <w:t>ј</w:t>
      </w:r>
    </w:p>
    <w:p w:rsidR="003E298B" w:rsidRDefault="003E298B" w:rsidP="003E298B">
      <w:pPr>
        <w:widowControl w:val="0"/>
        <w:autoSpaceDE w:val="0"/>
        <w:autoSpaceDN w:val="0"/>
        <w:adjustRightInd w:val="0"/>
        <w:spacing w:after="0" w:line="240" w:lineRule="auto"/>
        <w:ind w:firstLine="19"/>
        <w:jc w:val="both"/>
        <w:rPr>
          <w:rFonts w:ascii="Times New Roman" w:hAnsi="Times New Roman"/>
          <w:b/>
          <w:bCs/>
          <w:position w:val="-1"/>
        </w:rPr>
      </w:pPr>
    </w:p>
    <w:p w:rsidR="003E298B" w:rsidRPr="0089708F" w:rsidRDefault="003E298B" w:rsidP="003E298B"/>
    <w:p w:rsidR="00641D82" w:rsidRDefault="00641D82" w:rsidP="004D7C5E">
      <w:pPr>
        <w:spacing w:after="0" w:line="240" w:lineRule="auto"/>
        <w:rPr>
          <w:rFonts w:ascii="Arial Narrow" w:hAnsi="Arial Narrow" w:cs="Arial"/>
        </w:rPr>
      </w:pPr>
      <w:bookmarkStart w:id="0" w:name="_GoBack"/>
      <w:bookmarkEnd w:id="0"/>
    </w:p>
    <w:sectPr w:rsidR="00641D82" w:rsidSect="00E236FC">
      <w:headerReference w:type="default" r:id="rId7"/>
      <w:footerReference w:type="default" r:id="rId8"/>
      <w:type w:val="continuous"/>
      <w:pgSz w:w="11920" w:h="16840"/>
      <w:pgMar w:top="-1702" w:right="1134" w:bottom="454" w:left="1418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94B" w:rsidRDefault="00C6594B" w:rsidP="003B1069">
      <w:pPr>
        <w:spacing w:after="0" w:line="240" w:lineRule="auto"/>
      </w:pPr>
      <w:r>
        <w:separator/>
      </w:r>
    </w:p>
  </w:endnote>
  <w:endnote w:type="continuationSeparator" w:id="0">
    <w:p w:rsidR="00C6594B" w:rsidRDefault="00C6594B" w:rsidP="003B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3A" w:rsidRDefault="00C6594B">
    <w:pPr>
      <w:pStyle w:val="Noga"/>
    </w:pPr>
    <w:r>
      <w:rPr>
        <w:lang w:val="en-GB" w:eastAsia="en-GB"/>
      </w:rPr>
      <w:pict>
        <v:rect id="Rectangle 5" o:spid="_x0000_s2051" style="position:absolute;margin-left:337.75pt;margin-top:822.85pt;width:258.65pt;height:14.9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" o:allowincell="f" fillcolor="#4f81bd [3204]" strokecolor="#f2f2f2 [3041]" strokeweight="3pt">
          <v:shadow on="t" type="perspective" color="#243f60 [1604]" opacity=".5" offset="1pt" offset2="-1pt"/>
          <v:path arrowok="t"/>
          <w10:wrap anchorx="page" anchory="page"/>
        </v:rect>
      </w:pict>
    </w:r>
    <w:r>
      <w:rPr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2050" type="#_x0000_t202" style="position:absolute;margin-left:460.6pt;margin-top:809.7pt;width:40.45pt;height:18pt;z-index:251657216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l6fugIAAMA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" filled="f" stroked="f">
          <v:textbox>
            <w:txbxContent>
              <w:p w:rsidR="004B4F3A" w:rsidRPr="003562BC" w:rsidRDefault="00067EFD" w:rsidP="00D56545">
                <w:pPr>
                  <w:jc w:val="right"/>
                  <w:rPr>
                    <w:rFonts w:ascii="Helvetica Condensed" w:hAnsi="Helvetica Condensed"/>
                  </w:rPr>
                </w:pP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begin"/>
                </w:r>
                <w:r w:rsidR="004B4F3A" w:rsidRPr="003562BC">
                  <w:rPr>
                    <w:rStyle w:val="tevilkastrani"/>
                    <w:rFonts w:ascii="Helvetica Condensed" w:hAnsi="Helvetica Condensed"/>
                  </w:rPr>
                  <w:instrText xml:space="preserve"> PAGE </w:instrTex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separate"/>
                </w:r>
                <w:r w:rsidR="003E298B">
                  <w:rPr>
                    <w:rStyle w:val="tevilkastrani"/>
                    <w:rFonts w:ascii="Helvetica Condensed" w:hAnsi="Helvetica Condensed"/>
                  </w:rPr>
                  <w:t>1</w: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end"/>
                </w:r>
                <w:r w:rsidR="004B4F3A" w:rsidRPr="003562BC">
                  <w:rPr>
                    <w:rStyle w:val="tevilkastrani"/>
                    <w:rFonts w:ascii="Helvetica Condensed" w:hAnsi="Helvetica Condensed"/>
                  </w:rPr>
                  <w:t>/</w: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begin"/>
                </w:r>
                <w:r w:rsidR="004B4F3A" w:rsidRPr="003562BC">
                  <w:rPr>
                    <w:rStyle w:val="tevilkastrani"/>
                    <w:rFonts w:ascii="Helvetica Condensed" w:hAnsi="Helvetica Condensed"/>
                  </w:rPr>
                  <w:instrText xml:space="preserve"> NUMPAGES </w:instrTex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separate"/>
                </w:r>
                <w:r w:rsidR="003E298B">
                  <w:rPr>
                    <w:rStyle w:val="tevilkastrani"/>
                    <w:rFonts w:ascii="Helvetica Condensed" w:hAnsi="Helvetica Condensed"/>
                  </w:rPr>
                  <w:t>1</w: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end"/>
                </w:r>
              </w:p>
            </w:txbxContent>
          </v:textbox>
          <w10:wrap anchory="page"/>
          <w10:anchorlock/>
        </v:shape>
      </w:pict>
    </w:r>
    <w:r>
      <w:rPr>
        <w:lang w:val="en-GB" w:eastAsia="en-GB"/>
      </w:rPr>
      <w:pict>
        <v:shape id="Text Box 33" o:spid="_x0000_s2049" type="#_x0000_t202" style="position:absolute;margin-left:-22.1pt;margin-top:786.2pt;width:414.5pt;height:18.3pt;z-index:25165619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EvugIAAME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" filled="f" stroked="f">
          <v:textbox>
            <w:txbxContent>
              <w:p w:rsidR="004B4F3A" w:rsidRPr="003562BC" w:rsidRDefault="004B4F3A" w:rsidP="00D56545">
                <w:pPr>
                  <w:rPr>
                    <w:rFonts w:ascii="Helvetica Condensed" w:hAnsi="Helvetica Condensed"/>
                    <w:i/>
                    <w:sz w:val="16"/>
                    <w:szCs w:val="16"/>
                  </w:rPr>
                </w:pPr>
              </w:p>
            </w:txbxContent>
          </v:textbox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94B" w:rsidRDefault="00C6594B" w:rsidP="003B1069">
      <w:pPr>
        <w:spacing w:after="0" w:line="240" w:lineRule="auto"/>
      </w:pPr>
      <w:r>
        <w:separator/>
      </w:r>
    </w:p>
  </w:footnote>
  <w:footnote w:type="continuationSeparator" w:id="0">
    <w:p w:rsidR="00C6594B" w:rsidRDefault="00C6594B" w:rsidP="003B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3A" w:rsidRDefault="00000E34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  <w:r>
      <w:rPr>
        <w:rFonts w:ascii="Arial" w:hAnsi="Arial" w:cs="Arial"/>
        <w:b/>
        <w:color w:val="6F787F"/>
        <w:w w:val="60"/>
        <w:sz w:val="21"/>
        <w:szCs w:val="21"/>
        <w:lang w:val="sl-SI"/>
      </w:rPr>
      <w:drawing>
        <wp:anchor distT="0" distB="0" distL="114300" distR="114300" simplePos="0" relativeHeight="251655167" behindDoc="1" locked="0" layoutInCell="1" allowOverlap="1">
          <wp:simplePos x="0" y="0"/>
          <wp:positionH relativeFrom="column">
            <wp:posOffset>3090545</wp:posOffset>
          </wp:positionH>
          <wp:positionV relativeFrom="paragraph">
            <wp:posOffset>-40005</wp:posOffset>
          </wp:positionV>
          <wp:extent cx="3143250" cy="655955"/>
          <wp:effectExtent l="0" t="0" r="0" b="0"/>
          <wp:wrapSquare wrapText="bothSides"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ydro Ljutina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3250" cy="655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4F3A" w:rsidRDefault="004B4F3A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</w:p>
  <w:p w:rsidR="004B4F3A" w:rsidRDefault="004B4F3A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</w:p>
  <w:p w:rsidR="004B4F3A" w:rsidRDefault="004B4F3A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</w:p>
  <w:p w:rsidR="004B4F3A" w:rsidRPr="00E701DD" w:rsidRDefault="00C6594B">
    <w:pPr>
      <w:pStyle w:val="Glava"/>
      <w:rPr>
        <w:u w:val="single"/>
      </w:rPr>
    </w:pPr>
    <w:r>
      <w:rPr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9" o:spid="_x0000_s2052" type="#_x0000_t202" style="position:absolute;margin-left:1.2pt;margin-top:109.5pt;width:245.4pt;height:120.8pt;z-index:25165926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youQIAALw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" o:allowoverlap="f" filled="f" stroked="f">
          <v:textbox>
            <w:txbxContent>
              <w:p w:rsidR="00E701DD" w:rsidRPr="00B45975" w:rsidRDefault="00E701DD" w:rsidP="00B45975">
                <w:pPr>
                  <w:spacing w:after="0" w:line="240" w:lineRule="auto"/>
                  <w:rPr>
                    <w:rFonts w:ascii="Arial Narrow" w:hAnsi="Arial Narrow" w:cs="Arial"/>
                    <w:b/>
                  </w:rPr>
                </w:pPr>
              </w:p>
            </w:txbxContent>
          </v:textbox>
          <w10:wrap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F5C1B"/>
    <w:multiLevelType w:val="hybridMultilevel"/>
    <w:tmpl w:val="BD726944"/>
    <w:lvl w:ilvl="0" w:tplc="A628EE4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97F82"/>
    <w:multiLevelType w:val="hybridMultilevel"/>
    <w:tmpl w:val="A838F63A"/>
    <w:lvl w:ilvl="0" w:tplc="CDD4D3B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462BF"/>
    <w:multiLevelType w:val="hybridMultilevel"/>
    <w:tmpl w:val="3E406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65DBC"/>
    <w:multiLevelType w:val="hybridMultilevel"/>
    <w:tmpl w:val="DA14D510"/>
    <w:lvl w:ilvl="0" w:tplc="26F62A4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D163C"/>
    <w:multiLevelType w:val="hybridMultilevel"/>
    <w:tmpl w:val="42B6AB8E"/>
    <w:lvl w:ilvl="0" w:tplc="588696D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0E65"/>
    <w:rsid w:val="00000E34"/>
    <w:rsid w:val="00022B78"/>
    <w:rsid w:val="00025631"/>
    <w:rsid w:val="000262C5"/>
    <w:rsid w:val="00032685"/>
    <w:rsid w:val="00042E60"/>
    <w:rsid w:val="00047C44"/>
    <w:rsid w:val="000526CB"/>
    <w:rsid w:val="00056C04"/>
    <w:rsid w:val="000604C5"/>
    <w:rsid w:val="00067EFD"/>
    <w:rsid w:val="00075B71"/>
    <w:rsid w:val="000D3FAB"/>
    <w:rsid w:val="000E2006"/>
    <w:rsid w:val="000E7EE5"/>
    <w:rsid w:val="001018BD"/>
    <w:rsid w:val="00102597"/>
    <w:rsid w:val="00105CA1"/>
    <w:rsid w:val="00107AF4"/>
    <w:rsid w:val="001142CE"/>
    <w:rsid w:val="00115E0C"/>
    <w:rsid w:val="0011657D"/>
    <w:rsid w:val="00116C4F"/>
    <w:rsid w:val="00160DF6"/>
    <w:rsid w:val="00163682"/>
    <w:rsid w:val="00182F87"/>
    <w:rsid w:val="001A4AE3"/>
    <w:rsid w:val="001C673A"/>
    <w:rsid w:val="001C71D7"/>
    <w:rsid w:val="001F3D91"/>
    <w:rsid w:val="00204631"/>
    <w:rsid w:val="00220682"/>
    <w:rsid w:val="00234EE5"/>
    <w:rsid w:val="002502B7"/>
    <w:rsid w:val="00251E6E"/>
    <w:rsid w:val="002823BD"/>
    <w:rsid w:val="0029684B"/>
    <w:rsid w:val="002B78AB"/>
    <w:rsid w:val="002C18C8"/>
    <w:rsid w:val="002D1F6C"/>
    <w:rsid w:val="002E6C22"/>
    <w:rsid w:val="002F4382"/>
    <w:rsid w:val="002F6A19"/>
    <w:rsid w:val="00300B3A"/>
    <w:rsid w:val="00344DB9"/>
    <w:rsid w:val="0035374A"/>
    <w:rsid w:val="00374830"/>
    <w:rsid w:val="00383419"/>
    <w:rsid w:val="0039516D"/>
    <w:rsid w:val="003B1069"/>
    <w:rsid w:val="003B1A31"/>
    <w:rsid w:val="003B7C80"/>
    <w:rsid w:val="003C4DC3"/>
    <w:rsid w:val="003D6B66"/>
    <w:rsid w:val="003D6E0C"/>
    <w:rsid w:val="003E298B"/>
    <w:rsid w:val="003E42C7"/>
    <w:rsid w:val="003E64E5"/>
    <w:rsid w:val="003F156D"/>
    <w:rsid w:val="00413F21"/>
    <w:rsid w:val="00414E0C"/>
    <w:rsid w:val="00417547"/>
    <w:rsid w:val="004226AF"/>
    <w:rsid w:val="00431C46"/>
    <w:rsid w:val="00446063"/>
    <w:rsid w:val="00451A01"/>
    <w:rsid w:val="00464519"/>
    <w:rsid w:val="00472555"/>
    <w:rsid w:val="00475478"/>
    <w:rsid w:val="0049007E"/>
    <w:rsid w:val="00490408"/>
    <w:rsid w:val="004A4C24"/>
    <w:rsid w:val="004B4F3A"/>
    <w:rsid w:val="004B759D"/>
    <w:rsid w:val="004D7C5E"/>
    <w:rsid w:val="004E0D66"/>
    <w:rsid w:val="004E30F9"/>
    <w:rsid w:val="00517A48"/>
    <w:rsid w:val="00530D24"/>
    <w:rsid w:val="00555A30"/>
    <w:rsid w:val="005567A2"/>
    <w:rsid w:val="005710F8"/>
    <w:rsid w:val="00572914"/>
    <w:rsid w:val="00572F43"/>
    <w:rsid w:val="005A1C7F"/>
    <w:rsid w:val="005B3EA6"/>
    <w:rsid w:val="005C6E4B"/>
    <w:rsid w:val="005D47BE"/>
    <w:rsid w:val="005D716E"/>
    <w:rsid w:val="006129A1"/>
    <w:rsid w:val="00614F13"/>
    <w:rsid w:val="006218BC"/>
    <w:rsid w:val="00640240"/>
    <w:rsid w:val="00641D82"/>
    <w:rsid w:val="006473A8"/>
    <w:rsid w:val="00650A6D"/>
    <w:rsid w:val="00661F8A"/>
    <w:rsid w:val="006911A1"/>
    <w:rsid w:val="006938A7"/>
    <w:rsid w:val="006A293F"/>
    <w:rsid w:val="006B3602"/>
    <w:rsid w:val="006D4DBC"/>
    <w:rsid w:val="006F2BFB"/>
    <w:rsid w:val="00700627"/>
    <w:rsid w:val="00710BE1"/>
    <w:rsid w:val="00717C5F"/>
    <w:rsid w:val="00723161"/>
    <w:rsid w:val="00736978"/>
    <w:rsid w:val="00746EC2"/>
    <w:rsid w:val="00773A20"/>
    <w:rsid w:val="00792C0C"/>
    <w:rsid w:val="00793293"/>
    <w:rsid w:val="007A2A6E"/>
    <w:rsid w:val="007C1B80"/>
    <w:rsid w:val="007E1781"/>
    <w:rsid w:val="008366C7"/>
    <w:rsid w:val="00844518"/>
    <w:rsid w:val="008522E1"/>
    <w:rsid w:val="00854FB0"/>
    <w:rsid w:val="0088086C"/>
    <w:rsid w:val="0089321A"/>
    <w:rsid w:val="008A380F"/>
    <w:rsid w:val="008B25CF"/>
    <w:rsid w:val="008E612A"/>
    <w:rsid w:val="008F6C36"/>
    <w:rsid w:val="00923429"/>
    <w:rsid w:val="0094308D"/>
    <w:rsid w:val="009545C2"/>
    <w:rsid w:val="0096378D"/>
    <w:rsid w:val="00970C50"/>
    <w:rsid w:val="009771FC"/>
    <w:rsid w:val="00981D59"/>
    <w:rsid w:val="009A1C50"/>
    <w:rsid w:val="009A2EE7"/>
    <w:rsid w:val="009A4F2F"/>
    <w:rsid w:val="009B1B6F"/>
    <w:rsid w:val="009B3798"/>
    <w:rsid w:val="009C2D98"/>
    <w:rsid w:val="009E0489"/>
    <w:rsid w:val="00A01230"/>
    <w:rsid w:val="00A02D41"/>
    <w:rsid w:val="00A04E13"/>
    <w:rsid w:val="00A10C61"/>
    <w:rsid w:val="00A20529"/>
    <w:rsid w:val="00A20E65"/>
    <w:rsid w:val="00A330E4"/>
    <w:rsid w:val="00A4546C"/>
    <w:rsid w:val="00A5380D"/>
    <w:rsid w:val="00A63F04"/>
    <w:rsid w:val="00A77369"/>
    <w:rsid w:val="00A850B8"/>
    <w:rsid w:val="00AC50DC"/>
    <w:rsid w:val="00AE69F6"/>
    <w:rsid w:val="00AF5F96"/>
    <w:rsid w:val="00B07CF8"/>
    <w:rsid w:val="00B121E7"/>
    <w:rsid w:val="00B22B12"/>
    <w:rsid w:val="00B27414"/>
    <w:rsid w:val="00B41F48"/>
    <w:rsid w:val="00B45975"/>
    <w:rsid w:val="00B52514"/>
    <w:rsid w:val="00B846BC"/>
    <w:rsid w:val="00B90C5B"/>
    <w:rsid w:val="00B94D6A"/>
    <w:rsid w:val="00BC3E0F"/>
    <w:rsid w:val="00BC7D4B"/>
    <w:rsid w:val="00BD0EBB"/>
    <w:rsid w:val="00BF1442"/>
    <w:rsid w:val="00C02095"/>
    <w:rsid w:val="00C13CED"/>
    <w:rsid w:val="00C15356"/>
    <w:rsid w:val="00C15DC8"/>
    <w:rsid w:val="00C53351"/>
    <w:rsid w:val="00C6594B"/>
    <w:rsid w:val="00C90F0D"/>
    <w:rsid w:val="00C9298E"/>
    <w:rsid w:val="00CA1EFB"/>
    <w:rsid w:val="00CC1C67"/>
    <w:rsid w:val="00CC6072"/>
    <w:rsid w:val="00CD1B1F"/>
    <w:rsid w:val="00CE027F"/>
    <w:rsid w:val="00D06169"/>
    <w:rsid w:val="00D34A48"/>
    <w:rsid w:val="00D36C36"/>
    <w:rsid w:val="00D506AD"/>
    <w:rsid w:val="00D56545"/>
    <w:rsid w:val="00D65856"/>
    <w:rsid w:val="00D7428B"/>
    <w:rsid w:val="00D928B5"/>
    <w:rsid w:val="00D95E47"/>
    <w:rsid w:val="00DA1C6C"/>
    <w:rsid w:val="00DB00EC"/>
    <w:rsid w:val="00DD0971"/>
    <w:rsid w:val="00E01AD4"/>
    <w:rsid w:val="00E05141"/>
    <w:rsid w:val="00E179BE"/>
    <w:rsid w:val="00E233E5"/>
    <w:rsid w:val="00E236FC"/>
    <w:rsid w:val="00E26D8F"/>
    <w:rsid w:val="00E419A4"/>
    <w:rsid w:val="00E45469"/>
    <w:rsid w:val="00E50B7C"/>
    <w:rsid w:val="00E53F56"/>
    <w:rsid w:val="00E67F9E"/>
    <w:rsid w:val="00E701DD"/>
    <w:rsid w:val="00EA3084"/>
    <w:rsid w:val="00ED19B1"/>
    <w:rsid w:val="00EE016B"/>
    <w:rsid w:val="00EE3480"/>
    <w:rsid w:val="00F06E8A"/>
    <w:rsid w:val="00F15F52"/>
    <w:rsid w:val="00F22B83"/>
    <w:rsid w:val="00F314C7"/>
    <w:rsid w:val="00F36E11"/>
    <w:rsid w:val="00F64277"/>
    <w:rsid w:val="00F64823"/>
    <w:rsid w:val="00F7433B"/>
    <w:rsid w:val="00F7750A"/>
    <w:rsid w:val="00F80466"/>
    <w:rsid w:val="00F875DB"/>
    <w:rsid w:val="00F95E96"/>
    <w:rsid w:val="00FB33B8"/>
    <w:rsid w:val="00FB5309"/>
    <w:rsid w:val="00FF0293"/>
    <w:rsid w:val="00FF1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E7508189-3FFF-4332-AC8C-FE6DD67B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5309"/>
    <w:pPr>
      <w:spacing w:after="200" w:line="276" w:lineRule="auto"/>
    </w:pPr>
    <w:rPr>
      <w:noProof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B106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3B106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B106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3B1069"/>
    <w:rPr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1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3B1069"/>
    <w:rPr>
      <w:rFonts w:ascii="Tahoma" w:hAnsi="Tahoma" w:cs="Tahoma"/>
      <w:sz w:val="16"/>
      <w:szCs w:val="16"/>
    </w:rPr>
  </w:style>
  <w:style w:type="character" w:styleId="tevilkastrani">
    <w:name w:val="page number"/>
    <w:rsid w:val="00D56545"/>
  </w:style>
  <w:style w:type="character" w:styleId="Hiperpovezava">
    <w:name w:val="Hyperlink"/>
    <w:uiPriority w:val="99"/>
    <w:unhideWhenUsed/>
    <w:rsid w:val="009E048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EE3480"/>
    <w:pPr>
      <w:ind w:left="720"/>
      <w:contextualSpacing/>
    </w:pPr>
  </w:style>
  <w:style w:type="table" w:styleId="Tabelamrea">
    <w:name w:val="Table Grid"/>
    <w:basedOn w:val="Navadnatabela"/>
    <w:uiPriority w:val="59"/>
    <w:rsid w:val="00CD1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ologijaSV\Desktop\Hydro%20Ljutina%20Dop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Hydro Ljutina Dopis</Template>
  <TotalTime>407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Dopis_HydroPowerGroup_2012.indd</vt:lpstr>
      <vt:lpstr>Dopis_HydroPowerGroup_2012.indd</vt:lpstr>
    </vt:vector>
  </TitlesOfParts>
  <Company>Hewlett-Packard Company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Dopis_HydroPowerGroup_2012.indd</dc:title>
  <dc:creator>Ekologija SV</dc:creator>
  <dc:description>Document was created by {applicationname}, version: {version}</dc:description>
  <cp:lastModifiedBy>GZabkar</cp:lastModifiedBy>
  <cp:revision>95</cp:revision>
  <cp:lastPrinted>2017-12-19T12:55:00Z</cp:lastPrinted>
  <dcterms:created xsi:type="dcterms:W3CDTF">2014-09-29T14:09:00Z</dcterms:created>
  <dcterms:modified xsi:type="dcterms:W3CDTF">2018-01-03T09:49:00Z</dcterms:modified>
</cp:coreProperties>
</file>